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7DD456" w14:textId="77777777" w:rsidR="003C4FC9" w:rsidRDefault="003C4FC9" w:rsidP="003C4F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GOGY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5F47E0C6" w14:textId="77777777" w:rsidR="003C4FC9" w:rsidRDefault="003C4FC9" w:rsidP="003C4F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86FDBE" w14:textId="77777777" w:rsidR="003C4FC9" w:rsidRDefault="003C4FC9" w:rsidP="003C4F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C15EDA" w14:textId="77777777" w:rsidR="003C4FC9" w:rsidRDefault="003C4FC9" w:rsidP="003C4F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May1412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Bulmer, Essex, into lands</w:t>
      </w:r>
    </w:p>
    <w:p w14:paraId="3160C290" w14:textId="77777777" w:rsidR="003C4FC9" w:rsidRDefault="003C4FC9" w:rsidP="003C4F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John Butler, Earl of Ormond(q.v.).</w:t>
      </w:r>
    </w:p>
    <w:p w14:paraId="6814E155" w14:textId="77777777" w:rsidR="003C4FC9" w:rsidRDefault="003C4FC9" w:rsidP="003C4F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19-33)</w:t>
      </w:r>
    </w:p>
    <w:p w14:paraId="04155D9D" w14:textId="77777777" w:rsidR="003C4FC9" w:rsidRDefault="003C4FC9" w:rsidP="003C4F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B4FA72" w14:textId="77777777" w:rsidR="003C4FC9" w:rsidRDefault="003C4FC9" w:rsidP="003C4F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F8B9E9" w14:textId="77777777" w:rsidR="003C4FC9" w:rsidRPr="00D02966" w:rsidRDefault="003C4FC9" w:rsidP="003C4F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44205B81" w14:textId="6800F8F5" w:rsidR="00BA00AB" w:rsidRPr="003C4FC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C4F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B4C26" w14:textId="77777777" w:rsidR="003C4FC9" w:rsidRDefault="003C4FC9" w:rsidP="009139A6">
      <w:r>
        <w:separator/>
      </w:r>
    </w:p>
  </w:endnote>
  <w:endnote w:type="continuationSeparator" w:id="0">
    <w:p w14:paraId="38DFB9C6" w14:textId="77777777" w:rsidR="003C4FC9" w:rsidRDefault="003C4F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C4A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109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16B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348F1" w14:textId="77777777" w:rsidR="003C4FC9" w:rsidRDefault="003C4FC9" w:rsidP="009139A6">
      <w:r>
        <w:separator/>
      </w:r>
    </w:p>
  </w:footnote>
  <w:footnote w:type="continuationSeparator" w:id="0">
    <w:p w14:paraId="7ADBEECC" w14:textId="77777777" w:rsidR="003C4FC9" w:rsidRDefault="003C4F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8C70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BFC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229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FC9"/>
    <w:rsid w:val="000666E0"/>
    <w:rsid w:val="002510B7"/>
    <w:rsid w:val="003C4FC9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39554"/>
  <w15:chartTrackingRefBased/>
  <w15:docId w15:val="{5954EF46-B192-44E3-A085-DA375B8E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2021-03-17T11:19:00Z</dcterms:created>
  <dcterms:modified xsi:type="dcterms:W3CDTF">2021-03-17T11:20:00Z</dcterms:modified>
</cp:coreProperties>
</file>